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F43FA" w:rsidTr="000F43FA" w14:paraId="1FD86B1F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3FA" w:rsidRDefault="000F43FA" w14:paraId="3F4938FB" w14:textId="5B5A93D0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43FA" w:rsidRDefault="000F43FA" w14:paraId="771BC3C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F43FA" w:rsidRDefault="000F43FA" w14:paraId="7F32BE3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F43FA" w:rsidRDefault="000F43FA" w14:paraId="58B97AF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F43FA" w:rsidRDefault="000F43FA" w14:paraId="5EAFF86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0F43FA" w:rsidP="000F43FA" w:rsidRDefault="000F43FA" w14:paraId="4C923B7C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0F43FA" w:rsidP="000F43FA" w:rsidRDefault="000F43FA" w14:paraId="2100D8DE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0F43FA" w:rsidP="000F43FA" w:rsidRDefault="000F43FA" w14:paraId="388C87C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St-2449/2019</w:t>
      </w:r>
    </w:p>
    <w:p w:rsidR="000F43FA" w:rsidP="000F43FA" w:rsidRDefault="000F43FA" w14:paraId="0242A46F" w14:textId="77777777">
      <w:pPr>
        <w:tabs>
          <w:tab w:val="left" w:pos="709"/>
        </w:tabs>
      </w:pPr>
      <w:r>
        <w:t xml:space="preserve"> </w:t>
      </w:r>
    </w:p>
    <w:p w:rsidR="000F43FA" w:rsidP="000F43FA" w:rsidRDefault="000F43FA" w14:paraId="51AAEB7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F43FA" w:rsidP="000F43FA" w:rsidRDefault="000F43FA" w14:paraId="25176C4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0F43FA" w:rsidP="000F43FA" w:rsidRDefault="000F43FA" w14:paraId="0EA2A86F" w14:textId="77777777">
      <w:pPr>
        <w:tabs>
          <w:tab w:val="left" w:pos="709"/>
        </w:tabs>
      </w:pPr>
    </w:p>
    <w:p w:rsidR="000F43FA" w:rsidP="000F43FA" w:rsidRDefault="000F43FA" w14:paraId="1124515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0F43FA" w:rsidP="000F43FA" w:rsidRDefault="000F43FA" w14:paraId="3952289D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0F43FA" w:rsidP="000F43FA" w:rsidRDefault="000F43FA" w14:paraId="1FECE1FC" w14:textId="77777777">
      <w:pPr>
        <w:tabs>
          <w:tab w:val="left" w:pos="709"/>
        </w:tabs>
      </w:pPr>
    </w:p>
    <w:p w:rsidR="000F43FA" w:rsidP="000F43FA" w:rsidRDefault="000F43FA" w14:paraId="5DA636F1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0F43FA" w:rsidP="000F43FA" w:rsidRDefault="000F43FA" w14:paraId="4C96B6CF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0F43FA" w:rsidP="000F43FA" w:rsidRDefault="000F43FA" w14:paraId="4CEFF552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F43FA" w:rsidP="000F43FA" w:rsidRDefault="000F43FA" w14:paraId="2CA327A0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F43FA" w:rsidP="000F43FA" w:rsidRDefault="000F43FA" w14:paraId="0A3400FE" w14:textId="77777777">
      <w:pPr>
        <w:tabs>
          <w:tab w:val="left" w:pos="709"/>
        </w:tabs>
      </w:pPr>
    </w:p>
    <w:p w:rsidR="000F43FA" w:rsidP="000F43FA" w:rsidRDefault="000F43FA" w14:paraId="0816B7EA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0F43FA" w:rsidP="000F43FA" w:rsidRDefault="000F43FA" w14:paraId="6A9A42DA" w14:textId="77777777">
      <w:pPr>
        <w:tabs>
          <w:tab w:val="left" w:pos="709"/>
        </w:tabs>
        <w:jc w:val="both"/>
      </w:pPr>
    </w:p>
    <w:p w:rsidR="000F43FA" w:rsidP="000F43FA" w:rsidRDefault="000F43FA" w14:paraId="3B03A3E6" w14:textId="77777777">
      <w:pPr>
        <w:tabs>
          <w:tab w:val="left" w:pos="709"/>
        </w:tabs>
      </w:pPr>
      <w:r>
        <w:t xml:space="preserve"> </w:t>
      </w:r>
      <w:r>
        <w:tab/>
        <w:t>13. St-2449/2019</w:t>
      </w:r>
    </w:p>
    <w:p w:rsidR="000F43FA" w:rsidP="000F43FA" w:rsidRDefault="000F43FA" w14:paraId="15B38E51" w14:textId="77777777">
      <w:pPr>
        <w:tabs>
          <w:tab w:val="left" w:pos="709"/>
        </w:tabs>
      </w:pPr>
    </w:p>
    <w:p w:rsidR="000F43FA" w:rsidP="000F43FA" w:rsidRDefault="000F43FA" w14:paraId="24677226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0F43FA" w:rsidP="000F43FA" w:rsidRDefault="000F43FA" w14:paraId="2F92E28A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0F43FA" w:rsidP="000F43FA" w:rsidRDefault="000F43FA" w14:paraId="31098D98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0F43FA" w:rsidP="000F43FA" w:rsidRDefault="000F43FA" w14:paraId="5689C24E" w14:textId="77777777">
      <w:pPr>
        <w:tabs>
          <w:tab w:val="left" w:pos="709"/>
        </w:tabs>
        <w:jc w:val="both"/>
      </w:pPr>
    </w:p>
    <w:p w:rsidR="000F43FA" w:rsidP="000F43FA" w:rsidRDefault="000F43FA" w14:paraId="7DF00C1D" w14:textId="77777777">
      <w:pPr>
        <w:tabs>
          <w:tab w:val="left" w:pos="709"/>
        </w:tabs>
        <w:jc w:val="both"/>
      </w:pPr>
      <w:r>
        <w:t xml:space="preserve">protiv </w:t>
      </w:r>
    </w:p>
    <w:p w:rsidR="000F43FA" w:rsidP="000F43FA" w:rsidRDefault="000F43FA" w14:paraId="7D0DB64F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F43FA" w:rsidP="000F43FA" w:rsidRDefault="000F43FA" w14:paraId="1217E59F" w14:textId="77777777">
      <w:pPr>
        <w:tabs>
          <w:tab w:val="left" w:pos="709"/>
        </w:tabs>
        <w:ind w:left="708"/>
        <w:jc w:val="both"/>
      </w:pPr>
      <w:r>
        <w:tab/>
        <w:t>ZORA-SAVICA j.d.o.o. za usluge, Zagreb, Lastovska 2 A, OIB: 54349769637</w:t>
      </w:r>
    </w:p>
    <w:p w:rsidR="000F43FA" w:rsidP="000F43FA" w:rsidRDefault="000F43FA" w14:paraId="39D0AE0C" w14:textId="77777777">
      <w:pPr>
        <w:tabs>
          <w:tab w:val="left" w:pos="709"/>
        </w:tabs>
        <w:ind w:left="708"/>
        <w:jc w:val="both"/>
      </w:pPr>
    </w:p>
    <w:p w:rsidR="000F43FA" w:rsidP="000F43FA" w:rsidRDefault="000F43FA" w14:paraId="15B1DF6C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F43FA" w:rsidP="000F43FA" w:rsidRDefault="000F43FA" w14:paraId="63D4FCA3" w14:textId="77777777">
      <w:pPr>
        <w:tabs>
          <w:tab w:val="left" w:pos="709"/>
        </w:tabs>
        <w:jc w:val="both"/>
      </w:pPr>
    </w:p>
    <w:p w:rsidR="000F43FA" w:rsidP="000F43FA" w:rsidRDefault="000F43FA" w14:paraId="7CECE136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0F43FA" w:rsidP="000F43FA" w:rsidRDefault="000F43FA" w14:paraId="2688D951" w14:textId="77777777">
      <w:pPr>
        <w:tabs>
          <w:tab w:val="left" w:pos="709"/>
        </w:tabs>
      </w:pPr>
    </w:p>
    <w:p w:rsidR="000F43FA" w:rsidP="000F43FA" w:rsidRDefault="000F43FA" w14:paraId="6B05C64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F43FA" w:rsidP="000F43FA" w:rsidRDefault="000F43FA" w14:paraId="57946111" w14:textId="77777777">
      <w:pPr>
        <w:tabs>
          <w:tab w:val="left" w:pos="709"/>
        </w:tabs>
      </w:pPr>
    </w:p>
    <w:p w:rsidR="000F43FA" w:rsidP="000F43FA" w:rsidRDefault="000F43FA" w14:paraId="725CA9C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F43FA" w:rsidP="000F43FA" w:rsidRDefault="000F43FA" w14:paraId="67E9567C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0F43FA" w:rsidP="000F43FA" w:rsidRDefault="000F43FA" w14:paraId="7DA7B92C" w14:textId="77777777">
      <w:pPr>
        <w:tabs>
          <w:tab w:val="left" w:pos="709"/>
        </w:tabs>
      </w:pPr>
    </w:p>
    <w:p w:rsidR="00942A2A" w:rsidP="003D06B2" w:rsidRDefault="00942A2A" w14:paraId="08A3A1F8" w14:textId="08A3A1F8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43FA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F43F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F43FA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F43FA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F43FA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F43FA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0F43F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F43F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F43F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F4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3FA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3FA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3FA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3FA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F43F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43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43F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00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2449</izvorni_sadrzaj>
    <derivirana_varijabla naziv="DomainObject.Predmet.Broj_1">2449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rujna 2019.</izvorni_sadrzaj>
    <derivirana_varijabla naziv="DomainObject.Predmet.DatumIzradeOptuznogAkta_1">30. rujna 2019.</derivirana_varijabla>
  </DomainObject.Predmet.DatumIzradeOptuznogAkta>
  <DomainObject.Predmet.DatumIzradeOptuznogAktaFormated>
    <izvorni_sadrzaj>30.9.2019.</izvorni_sadrzaj>
    <derivirana_varijabla naziv="DomainObject.Predmet.DatumIzradeOptuznogAktaFormated_1">30.9.2019.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St-2449/2019</izvorni_sadrzaj>
    <derivirana_varijabla naziv="DomainObject.Predmet.OznakaBroj_1">St-2449/2019</derivirana_varijabla>
  </DomainObject.Predmet.OznakaBroj>
  <DomainObject.Predmet.OznakaBrojOptuznogAkta>
    <izvorni_sadrzaj>04-06-19-4220</izvorni_sadrzaj>
    <derivirana_varijabla naziv="DomainObject.Predmet.OznakaBrojOptuznogAkta_1">04-06-19-4220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ZORA-SAVICA j.d.o.o. za usluge</izvorni_sadrzaj>
    <derivirana_varijabla naziv="DomainObject.Predmet.ProtustrankaFormated_1">  ZORA-SAVICA j.d.o.o. za usluge</derivirana_varijabla>
  </DomainObject.Predmet.ProtustrankaFormated>
  <DomainObject.Predmet.ProtustrankaFormatedOIB>
    <izvorni_sadrzaj>  ZORA-SAVICA j.d.o.o. za usluge, OIB 54349769637</izvorni_sadrzaj>
    <derivirana_varijabla naziv="DomainObject.Predmet.ProtustrankaFormatedOIB_1">  ZORA-SAVICA j.d.o.o. za usluge, OIB 54349769637</derivirana_varijabla>
  </DomainObject.Predmet.ProtustrankaFormatedOIB>
  <DomainObject.Predmet.ProtustrankaFormatedWithAdress>
    <izvorni_sadrzaj> ZORA-SAVICA j.d.o.o. za usluge, Lastovska 2 A, 10000 Zagreb</izvorni_sadrzaj>
    <derivirana_varijabla naziv="DomainObject.Predmet.ProtustrankaFormatedWithAdress_1"> ZORA-SAVICA j.d.o.o. za usluge, Lastovska 2 A, 10000 Zagreb</derivirana_varijabla>
  </DomainObject.Predmet.ProtustrankaFormatedWithAdress>
  <DomainObject.Predmet.ProtustrankaFormatedWithAdressOIB>
    <izvorni_sadrzaj> ZORA-SAVICA j.d.o.o. za usluge, OIB 54349769637, Lastovska 2 A, 10000 Zagreb</izvorni_sadrzaj>
    <derivirana_varijabla naziv="DomainObject.Predmet.ProtustrankaFormatedWithAdressOIB_1"> ZORA-SAVICA j.d.o.o. za usluge, OIB 54349769637, Lastovska 2 A, 10000 Zagreb</derivirana_varijabla>
  </DomainObject.Predmet.ProtustrankaFormatedWithAdressOIB>
  <DomainObject.Predmet.ProtustrankaWithAdress>
    <izvorni_sadrzaj>ZORA-SAVICA j.d.o.o. za usluge Lastovska 2 A, 10000 Zagreb</izvorni_sadrzaj>
    <derivirana_varijabla naziv="DomainObject.Predmet.ProtustrankaWithAdress_1">ZORA-SAVICA j.d.o.o. za usluge Lastovska 2 A, 10000 Zagreb</derivirana_varijabla>
  </DomainObject.Predmet.ProtustrankaWithAdress>
  <DomainObject.Predmet.ProtustrankaWithAdressOIB>
    <izvorni_sadrzaj>ZORA-SAVICA j.d.o.o. za usluge, OIB 54349769637, Lastovska 2 A, 10000 Zagreb</izvorni_sadrzaj>
    <derivirana_varijabla naziv="DomainObject.Predmet.ProtustrankaWithAdressOIB_1">ZORA-SAVICA j.d.o.o. za usluge, OIB 54349769637, Lastovska 2 A, 10000 Zagreb</derivirana_varijabla>
  </DomainObject.Predmet.ProtustrankaWithAdressOIB>
  <DomainObject.Predmet.ProtustrankaNazivFormated>
    <izvorni_sadrzaj>ZORA-SAVICA j.d.o.o. za usluge</izvorni_sadrzaj>
    <derivirana_varijabla naziv="DomainObject.Predmet.ProtustrankaNazivFormated_1">ZORA-SAVICA j.d.o.o. za usluge</derivirana_varijabla>
  </DomainObject.Predmet.ProtustrankaNazivFormated>
  <DomainObject.Predmet.ProtustrankaNazivFormatedOIB>
    <izvorni_sadrzaj>ZORA-SAVICA j.d.o.o. za usluge, OIB 54349769637</izvorni_sadrzaj>
    <derivirana_varijabla naziv="DomainObject.Predmet.ProtustrankaNazivFormatedOIB_1">ZORA-SAVICA j.d.o.o. za usluge, OIB 54349769637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ZORA-SAVICA j.d.o.o. za usluge</item>
    </izvorni_sadrzaj>
    <derivirana_varijabla naziv="DomainObject.Predmet.ProtuStrankaListFormated_1">
      <item>ZORA-SAVICA j.d.o.o. za usluge</item>
    </derivirana_varijabla>
  </DomainObject.Predmet.ProtuStrankaListFormated>
  <DomainObject.Predmet.ProtuStrankaListFormatedOIB>
    <izvorni_sadrzaj>
      <item>ZORA-SAVICA j.d.o.o. za usluge, OIB 54349769637</item>
    </izvorni_sadrzaj>
    <derivirana_varijabla naziv="DomainObject.Predmet.ProtuStrankaListFormatedOIB_1">
      <item>ZORA-SAVICA j.d.o.o. za usluge, OIB 54349769637</item>
    </derivirana_varijabla>
  </DomainObject.Predmet.ProtuStrankaListFormatedOIB>
  <DomainObject.Predmet.ProtuStrankaListFormatedWithAdress>
    <izvorni_sadrzaj>
      <item>ZORA-SAVICA j.d.o.o. za usluge, Lastovska 2 A, 10000 Zagreb</item>
    </izvorni_sadrzaj>
    <derivirana_varijabla naziv="DomainObject.Predmet.ProtuStrankaListFormatedWithAdress_1">
      <item>ZORA-SAVICA j.d.o.o. za usluge, Lastovska 2 A, 10000 Zagreb</item>
    </derivirana_varijabla>
  </DomainObject.Predmet.ProtuStrankaListFormatedWithAdress>
  <DomainObject.Predmet.ProtuStrankaListFormatedWithAdressOIB>
    <izvorni_sadrzaj>
      <item>ZORA-SAVICA j.d.o.o. za usluge, OIB 54349769637, Lastovska 2 A, 10000 Zagreb</item>
    </izvorni_sadrzaj>
    <derivirana_varijabla naziv="DomainObject.Predmet.ProtuStrankaListFormatedWithAdressOIB_1">
      <item>ZORA-SAVICA j.d.o.o. za usluge, OIB 54349769637, Lastovska 2 A, 10000 Zagreb</item>
    </derivirana_varijabla>
  </DomainObject.Predmet.ProtuStrankaListFormatedWithAdressOIB>
  <DomainObject.Predmet.ProtuStrankaListNazivFormated>
    <izvorni_sadrzaj>
      <item>ZORA-SAVICA j.d.o.o. za usluge</item>
    </izvorni_sadrzaj>
    <derivirana_varijabla naziv="DomainObject.Predmet.ProtuStrankaListNazivFormated_1">
      <item>ZORA-SAVICA j.d.o.o. za usluge</item>
    </derivirana_varijabla>
  </DomainObject.Predmet.ProtuStrankaListNazivFormated>
  <DomainObject.Predmet.ProtuStrankaListNazivFormatedOIB>
    <izvorni_sadrzaj>
      <item>ZORA-SAVICA j.d.o.o. za usluge, OIB 54349769637</item>
    </izvorni_sadrzaj>
    <derivirana_varijabla naziv="DomainObject.Predmet.ProtuStrankaListNazivFormatedOIB_1">
      <item>ZORA-SAVICA j.d.o.o. za usluge, OIB 54349769637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ZORA-SAVICA j.d.o.o. za usluge</izvorni_sadrzaj>
    <derivirana_varijabla naziv="DomainObject.Predmet.ProtustrankaIDrugi_1">ZORA-SAVICA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ZORA-SAVICA j.d.o.o. za usluge, OIB 54349769637, Lastovska 2 A, 10000 Zagreb</izvorni_sadrzaj>
    <derivirana_varijabla naziv="DomainObject.Predmet.ProtustrankaIDrugiAdressOIB_1">ZORA-SAVICA j.d.o.o. za usluge, OIB 54349769637,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ZORA-SAVICA j.d.o.o. za usluge</item>
      <item>Financijska agencija</item>
    </izvorni_sadrzaj>
    <derivirana_varijabla naziv="DomainObject.Predmet.SudioniciListNaziv_1">
      <item>ZORA-SAVICA j.d.o.o. za usluge</item>
      <item>Financijska agencija</item>
    </derivirana_varijabla>
  </DomainObject.Predmet.SudioniciListNaziv>
  <DomainObject.Predmet.SudioniciListAdressOIB>
    <izvorni_sadrzaj>
      <item>ZORA-SAVICA j.d.o.o. za usluge, OIB 54349769637, Lastovska 2 A,10000 Zagreb</item>
      <item>Financijska agencija, OIB 85821130368, TRG SVIBANJSKIH ŽRTAVA 1995. 1,10000 Zagreb</item>
    </izvorni_sadrzaj>
    <derivirana_varijabla naziv="DomainObject.Predmet.SudioniciListAdressOIB_1">
      <item>ZORA-SAVICA j.d.o.o. za usluge, OIB 54349769637, Lastovska 2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54349769637</item>
      <item>, OIB 85821130368</item>
    </izvorni_sadrzaj>
    <derivirana_varijabla naziv="DomainObject.Predmet.SudioniciListNazivOIB_1">
      <item>, OIB 54349769637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827</properties:Characters>
  <properties:Lines>45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